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E17" w:rsidRPr="00D942E0" w:rsidRDefault="00FE3E17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FE3E17" w:rsidRDefault="00FE3E17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FE3E17" w:rsidRDefault="00FE3E17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FE3E17" w:rsidRPr="00D942E0" w:rsidRDefault="00FE3E17" w:rsidP="004B2703">
      <w:pPr>
        <w:pStyle w:val="Title"/>
        <w:tabs>
          <w:tab w:val="left" w:pos="7755"/>
          <w:tab w:val="right" w:pos="9354"/>
        </w:tabs>
        <w:jc w:val="left"/>
      </w:pPr>
    </w:p>
    <w:p w:rsidR="00FE3E17" w:rsidRPr="00D942E0" w:rsidRDefault="00FE3E17" w:rsidP="00666A1F">
      <w:pPr>
        <w:pStyle w:val="Title"/>
      </w:pPr>
    </w:p>
    <w:p w:rsidR="00FE3E17" w:rsidRPr="00D942E0" w:rsidRDefault="00FE3E17" w:rsidP="00666A1F">
      <w:pPr>
        <w:pStyle w:val="Title"/>
      </w:pPr>
    </w:p>
    <w:p w:rsidR="00FE3E17" w:rsidRPr="00D942E0" w:rsidRDefault="00FE3E17" w:rsidP="00666A1F">
      <w:pPr>
        <w:pStyle w:val="Title"/>
      </w:pPr>
    </w:p>
    <w:p w:rsidR="00FE3E17" w:rsidRPr="00D942E0" w:rsidRDefault="00FE3E17" w:rsidP="00666A1F">
      <w:pPr>
        <w:pStyle w:val="Title"/>
      </w:pPr>
    </w:p>
    <w:p w:rsidR="00FE3E17" w:rsidRPr="00D942E0" w:rsidRDefault="00FE3E17" w:rsidP="00666A1F">
      <w:pPr>
        <w:pStyle w:val="Title"/>
      </w:pPr>
    </w:p>
    <w:p w:rsidR="00FE3E17" w:rsidRPr="00D942E0" w:rsidRDefault="00FE3E17" w:rsidP="004068C7">
      <w:pPr>
        <w:pStyle w:val="Title"/>
        <w:jc w:val="right"/>
      </w:pPr>
    </w:p>
    <w:p w:rsidR="00FE3E17" w:rsidRPr="00D942E0" w:rsidRDefault="00FE3E17" w:rsidP="00666A1F">
      <w:pPr>
        <w:pStyle w:val="Title"/>
      </w:pPr>
      <w:r w:rsidRPr="00D942E0">
        <w:t>Российская Федерация</w:t>
      </w:r>
    </w:p>
    <w:p w:rsidR="00FE3E17" w:rsidRPr="00D942E0" w:rsidRDefault="00FE3E17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ХАНТЫ-МАНСИЙСКИЙ АВТОНОМНЫЙ ОКРУГ - ЮГРА</w:t>
      </w:r>
    </w:p>
    <w:p w:rsidR="00FE3E17" w:rsidRPr="00D942E0" w:rsidRDefault="00FE3E17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МУНИЦИПАЛЬНОЕ ОБРАЗОВАНИЕ</w:t>
      </w:r>
    </w:p>
    <w:p w:rsidR="00FE3E17" w:rsidRPr="00D942E0" w:rsidRDefault="00FE3E17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СОВЕТСКИЙ РАЙОН</w:t>
      </w:r>
    </w:p>
    <w:p w:rsidR="00FE3E17" w:rsidRPr="00D942E0" w:rsidRDefault="00FE3E17" w:rsidP="00666A1F">
      <w:pPr>
        <w:rPr>
          <w:b/>
          <w:bCs/>
          <w:sz w:val="22"/>
          <w:szCs w:val="22"/>
        </w:rPr>
      </w:pP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</w:p>
    <w:p w:rsidR="00FE3E17" w:rsidRPr="00D942E0" w:rsidRDefault="00FE3E17" w:rsidP="00666A1F">
      <w:pPr>
        <w:pStyle w:val="Heading2"/>
        <w:jc w:val="center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Д У М А</w:t>
      </w:r>
    </w:p>
    <w:p w:rsidR="00FE3E17" w:rsidRPr="00D942E0" w:rsidRDefault="00FE3E17" w:rsidP="005116F8">
      <w:pPr>
        <w:jc w:val="center"/>
        <w:rPr>
          <w:b/>
          <w:bCs/>
          <w:sz w:val="36"/>
          <w:szCs w:val="36"/>
          <w:u w:val="single"/>
        </w:rPr>
      </w:pPr>
      <w:r w:rsidRPr="00D942E0">
        <w:rPr>
          <w:b/>
          <w:bCs/>
          <w:sz w:val="36"/>
          <w:szCs w:val="36"/>
          <w:u w:val="single"/>
        </w:rPr>
        <w:t xml:space="preserve">___                                                </w:t>
      </w:r>
      <w:r>
        <w:rPr>
          <w:b/>
          <w:bCs/>
          <w:sz w:val="36"/>
          <w:szCs w:val="36"/>
          <w:u w:val="single"/>
        </w:rPr>
        <w:t xml:space="preserve">        </w:t>
      </w:r>
      <w:r w:rsidRPr="00D942E0">
        <w:rPr>
          <w:b/>
          <w:bCs/>
          <w:sz w:val="36"/>
          <w:szCs w:val="36"/>
          <w:u w:val="single"/>
        </w:rPr>
        <w:t xml:space="preserve">                                        __ ___</w:t>
      </w:r>
    </w:p>
    <w:p w:rsidR="00FE3E17" w:rsidRPr="00D942E0" w:rsidRDefault="00FE3E17" w:rsidP="00666A1F">
      <w:pPr>
        <w:pStyle w:val="Heading1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Решение</w:t>
      </w:r>
    </w:p>
    <w:p w:rsidR="00FE3E17" w:rsidRPr="00C602B8" w:rsidRDefault="00FE3E17" w:rsidP="00150E77">
      <w:pPr>
        <w:rPr>
          <w:sz w:val="26"/>
          <w:szCs w:val="26"/>
        </w:rPr>
      </w:pPr>
    </w:p>
    <w:p w:rsidR="00FE3E17" w:rsidRPr="00AC3122" w:rsidRDefault="00FE3E17" w:rsidP="00C602B8">
      <w:pPr>
        <w:widowControl w:val="0"/>
        <w:autoSpaceDE w:val="0"/>
        <w:jc w:val="both"/>
        <w:rPr>
          <w:sz w:val="26"/>
          <w:szCs w:val="26"/>
        </w:rPr>
      </w:pPr>
      <w:r w:rsidRPr="00AC3122">
        <w:rPr>
          <w:bCs/>
          <w:sz w:val="26"/>
          <w:szCs w:val="26"/>
        </w:rPr>
        <w:t>от «</w:t>
      </w:r>
      <w:r>
        <w:rPr>
          <w:bCs/>
          <w:sz w:val="26"/>
          <w:szCs w:val="26"/>
        </w:rPr>
        <w:t>18</w:t>
      </w:r>
      <w:r w:rsidRPr="00AC3122">
        <w:rPr>
          <w:bCs/>
          <w:sz w:val="26"/>
          <w:szCs w:val="26"/>
        </w:rPr>
        <w:t xml:space="preserve">» </w:t>
      </w:r>
      <w:r>
        <w:rPr>
          <w:bCs/>
          <w:sz w:val="26"/>
          <w:szCs w:val="26"/>
        </w:rPr>
        <w:t>сентября</w:t>
      </w:r>
      <w:r w:rsidRPr="00AC3122">
        <w:rPr>
          <w:bCs/>
          <w:sz w:val="26"/>
          <w:szCs w:val="26"/>
        </w:rPr>
        <w:t xml:space="preserve"> 2020 г.</w:t>
      </w:r>
      <w:r w:rsidRPr="00AC3122">
        <w:rPr>
          <w:bCs/>
          <w:sz w:val="26"/>
          <w:szCs w:val="26"/>
        </w:rPr>
        <w:tab/>
      </w:r>
      <w:r w:rsidRPr="00AC3122">
        <w:rPr>
          <w:bCs/>
          <w:sz w:val="26"/>
          <w:szCs w:val="26"/>
        </w:rPr>
        <w:tab/>
      </w:r>
      <w:r w:rsidRPr="00AC3122">
        <w:rPr>
          <w:bCs/>
          <w:sz w:val="26"/>
          <w:szCs w:val="26"/>
        </w:rPr>
        <w:tab/>
      </w:r>
      <w:r w:rsidRPr="00AC3122">
        <w:rPr>
          <w:bCs/>
          <w:sz w:val="26"/>
          <w:szCs w:val="26"/>
        </w:rPr>
        <w:tab/>
      </w:r>
      <w:r w:rsidRPr="00AC3122">
        <w:rPr>
          <w:bCs/>
          <w:sz w:val="26"/>
          <w:szCs w:val="26"/>
        </w:rPr>
        <w:tab/>
      </w:r>
      <w:r w:rsidRPr="00AC3122">
        <w:rPr>
          <w:bCs/>
          <w:sz w:val="26"/>
          <w:szCs w:val="26"/>
        </w:rPr>
        <w:tab/>
      </w:r>
      <w:r w:rsidRPr="00AC3122">
        <w:rPr>
          <w:bCs/>
          <w:sz w:val="26"/>
          <w:szCs w:val="26"/>
        </w:rPr>
        <w:tab/>
      </w:r>
      <w:r w:rsidRPr="00AC3122">
        <w:rPr>
          <w:bCs/>
          <w:sz w:val="26"/>
          <w:szCs w:val="26"/>
        </w:rPr>
        <w:tab/>
        <w:t xml:space="preserve">       </w:t>
      </w:r>
      <w:r>
        <w:rPr>
          <w:bCs/>
          <w:sz w:val="26"/>
          <w:szCs w:val="26"/>
        </w:rPr>
        <w:t xml:space="preserve">         </w:t>
      </w:r>
      <w:r w:rsidRPr="00AC3122">
        <w:rPr>
          <w:bCs/>
          <w:sz w:val="26"/>
          <w:szCs w:val="26"/>
        </w:rPr>
        <w:t xml:space="preserve">       </w:t>
      </w:r>
      <w:r>
        <w:rPr>
          <w:bCs/>
          <w:sz w:val="26"/>
          <w:szCs w:val="26"/>
        </w:rPr>
        <w:t xml:space="preserve">   </w:t>
      </w:r>
      <w:r w:rsidRPr="00AC3122">
        <w:rPr>
          <w:bCs/>
          <w:sz w:val="26"/>
          <w:szCs w:val="26"/>
        </w:rPr>
        <w:t>№</w:t>
      </w:r>
      <w:r>
        <w:rPr>
          <w:bCs/>
          <w:sz w:val="26"/>
          <w:szCs w:val="26"/>
        </w:rPr>
        <w:t xml:space="preserve"> 394</w:t>
      </w:r>
    </w:p>
    <w:p w:rsidR="00FE3E17" w:rsidRPr="00C602B8" w:rsidRDefault="00FE3E17" w:rsidP="00666A1F">
      <w:pPr>
        <w:rPr>
          <w:sz w:val="26"/>
          <w:szCs w:val="26"/>
        </w:rPr>
      </w:pPr>
      <w:r w:rsidRPr="00C602B8">
        <w:rPr>
          <w:sz w:val="26"/>
          <w:szCs w:val="26"/>
        </w:rPr>
        <w:t>г. Советский</w:t>
      </w:r>
    </w:p>
    <w:p w:rsidR="00FE3E17" w:rsidRPr="00C602B8" w:rsidRDefault="00FE3E17" w:rsidP="00B17139">
      <w:pPr>
        <w:rPr>
          <w:sz w:val="26"/>
          <w:szCs w:val="26"/>
        </w:rPr>
      </w:pPr>
    </w:p>
    <w:p w:rsidR="00FE3E17" w:rsidRPr="00C602B8" w:rsidRDefault="00FE3E17" w:rsidP="00B17139">
      <w:pPr>
        <w:rPr>
          <w:sz w:val="26"/>
          <w:szCs w:val="26"/>
        </w:rPr>
      </w:pPr>
    </w:p>
    <w:p w:rsidR="00FE3E17" w:rsidRPr="00C602B8" w:rsidRDefault="00FE3E17" w:rsidP="00B17139">
      <w:pPr>
        <w:rPr>
          <w:sz w:val="26"/>
          <w:szCs w:val="26"/>
        </w:rPr>
      </w:pPr>
    </w:p>
    <w:p w:rsidR="00FE3E17" w:rsidRPr="00C602B8" w:rsidRDefault="00FE3E17" w:rsidP="00C86936">
      <w:pPr>
        <w:tabs>
          <w:tab w:val="num" w:pos="0"/>
        </w:tabs>
        <w:jc w:val="both"/>
        <w:rPr>
          <w:sz w:val="26"/>
          <w:szCs w:val="26"/>
        </w:rPr>
      </w:pPr>
      <w:r w:rsidRPr="00C602B8">
        <w:rPr>
          <w:sz w:val="26"/>
          <w:szCs w:val="26"/>
        </w:rPr>
        <w:t xml:space="preserve">О внесении изменений и дополнений в решение </w:t>
      </w:r>
    </w:p>
    <w:p w:rsidR="00FE3E17" w:rsidRPr="00C602B8" w:rsidRDefault="00FE3E17" w:rsidP="00C86936">
      <w:pPr>
        <w:tabs>
          <w:tab w:val="num" w:pos="0"/>
        </w:tabs>
        <w:jc w:val="both"/>
        <w:rPr>
          <w:sz w:val="26"/>
          <w:szCs w:val="26"/>
        </w:rPr>
      </w:pPr>
      <w:r w:rsidRPr="00C602B8">
        <w:rPr>
          <w:sz w:val="26"/>
          <w:szCs w:val="26"/>
        </w:rPr>
        <w:t xml:space="preserve">Думы Советского района от 25.12.2019 № 329 </w:t>
      </w:r>
    </w:p>
    <w:p w:rsidR="00FE3E17" w:rsidRPr="00C602B8" w:rsidRDefault="00FE3E17" w:rsidP="00C86936">
      <w:pPr>
        <w:tabs>
          <w:tab w:val="num" w:pos="0"/>
        </w:tabs>
        <w:jc w:val="both"/>
        <w:rPr>
          <w:sz w:val="26"/>
          <w:szCs w:val="26"/>
        </w:rPr>
      </w:pPr>
      <w:r w:rsidRPr="00C602B8">
        <w:rPr>
          <w:sz w:val="26"/>
          <w:szCs w:val="26"/>
        </w:rPr>
        <w:t xml:space="preserve">«О бюджете Советского района на 2020 год </w:t>
      </w:r>
    </w:p>
    <w:p w:rsidR="00FE3E17" w:rsidRPr="00C602B8" w:rsidRDefault="00FE3E17" w:rsidP="00C86936">
      <w:pPr>
        <w:tabs>
          <w:tab w:val="num" w:pos="0"/>
        </w:tabs>
        <w:jc w:val="both"/>
        <w:rPr>
          <w:sz w:val="26"/>
          <w:szCs w:val="26"/>
        </w:rPr>
      </w:pPr>
      <w:r w:rsidRPr="00C602B8">
        <w:rPr>
          <w:sz w:val="26"/>
          <w:szCs w:val="26"/>
        </w:rPr>
        <w:t>и на плановый период 2021 и 2022 годов»</w:t>
      </w:r>
    </w:p>
    <w:p w:rsidR="00FE3E17" w:rsidRPr="00C602B8" w:rsidRDefault="00FE3E17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FE3E17" w:rsidRPr="00C602B8" w:rsidRDefault="00FE3E17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FE3E17" w:rsidRPr="00C602B8" w:rsidRDefault="00FE3E17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FE3E17" w:rsidRPr="00C602B8" w:rsidRDefault="00FE3E17" w:rsidP="00C602B8">
      <w:pPr>
        <w:tabs>
          <w:tab w:val="num" w:pos="0"/>
        </w:tabs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FE3E17" w:rsidRPr="00A401B6" w:rsidRDefault="00FE3E17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FE3E17" w:rsidRPr="00C602B8" w:rsidRDefault="00FE3E17" w:rsidP="00A401B6">
      <w:pPr>
        <w:tabs>
          <w:tab w:val="num" w:pos="0"/>
        </w:tabs>
        <w:jc w:val="center"/>
        <w:rPr>
          <w:sz w:val="26"/>
          <w:szCs w:val="26"/>
        </w:rPr>
      </w:pPr>
      <w:r w:rsidRPr="00C602B8">
        <w:rPr>
          <w:sz w:val="26"/>
          <w:szCs w:val="26"/>
        </w:rPr>
        <w:t>Дума Советского района решила:</w:t>
      </w:r>
    </w:p>
    <w:p w:rsidR="00FE3E17" w:rsidRPr="00A401B6" w:rsidRDefault="00FE3E17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 Внести в решение Думы Советского района от 25.12.2019 № 329 «О бюджете Советского района на 2020 год и на плановый период 2021 и 2022 годов» следующие изменения и дополнения:</w:t>
      </w:r>
    </w:p>
    <w:p w:rsidR="00FE3E17" w:rsidRPr="00C602B8" w:rsidRDefault="00FE3E17" w:rsidP="00C602B8">
      <w:pPr>
        <w:ind w:firstLine="700"/>
        <w:jc w:val="both"/>
        <w:rPr>
          <w:color w:val="FF0000"/>
          <w:sz w:val="26"/>
          <w:szCs w:val="26"/>
        </w:rPr>
      </w:pPr>
      <w:r w:rsidRPr="00C602B8">
        <w:rPr>
          <w:sz w:val="26"/>
          <w:szCs w:val="26"/>
        </w:rPr>
        <w:t>1.1. в статье 1:</w:t>
      </w:r>
      <w:r w:rsidRPr="00C602B8">
        <w:rPr>
          <w:color w:val="FF0000"/>
          <w:sz w:val="26"/>
          <w:szCs w:val="26"/>
        </w:rPr>
        <w:t xml:space="preserve"> 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1.1.1. в подпункте 1 пункта 1 слова «4 850 565 897 рублей 98 копеек» заменить словами «4 955 341 592 рубля 86 копеек»;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1.1.2. в подпункте 2 пункта 1 слова «4 922 180 262 рубля 22 копейки» заменить словами «5 015 398 157 рублей 10 копеек»;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1.1.3. в подпункте 3 пункта 1 слова «71 614 364 рубля 24 копейки» заменить словами «60 056 564 рубля 24 копейки»;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1.2. в статье 3: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1.2.1. в подпункте 1 пункта 5 слова «39 351 196 рублей 00 копеек» заменить словами «30 157 618 рублей 00 копеек»;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1.2.2. в подпункте 1 пункта 6 слова «3 357 669 908 рублей 23 копейки» заменить словами «3 462 445 603 рубля 11 копеек»;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1.2.3. в подпункте 1 пункта 7 слова «3 603 117 рублей 00 копеек» заменить словами «1 076 660 рублей 40 копеек»;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1.2.4. в подпункте 1 пункта 8 слова «105 649 983 рубля 33 копейки» заменить словами «204 639 047 рублей 43 копейки»;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 xml:space="preserve">1.3. в статье 5: 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1.3.1. в подпункте 1 пункта 1 слова «389 343 386 рублей 53 копейки» заменить словами «393 960 939 рублей 40 копеек»;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1.3.2. в подпункте 1 пункта 4 слова «3 790 520 рублей 00 копеек» заменить словами «3 993 720 рублей 00 копеек»;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1.3.3. в подпункте 1 пункта 5 слова «228 175 462 рубля 53 копейки» заменить словами «232 589 815 рублей 40 копеек»;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color w:val="000000"/>
          <w:sz w:val="26"/>
          <w:szCs w:val="26"/>
        </w:rPr>
        <w:t>1.4. приложение</w:t>
      </w:r>
      <w:r w:rsidRPr="00C602B8">
        <w:rPr>
          <w:sz w:val="26"/>
          <w:szCs w:val="26"/>
        </w:rPr>
        <w:t xml:space="preserve"> 3 «Доходы бюджета Советского района на 2020 год» изложить в новой редакции согласно приложению 1 к настоящему решению;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1.5.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2 к настоящему решению;</w:t>
      </w:r>
    </w:p>
    <w:p w:rsidR="00FE3E17" w:rsidRPr="00C602B8" w:rsidRDefault="00FE3E17" w:rsidP="00C602B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1.6.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3 к настоящему решению;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1.7.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новой редакции согласно приложению 4 к настоящему решению;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1.8. приложение 11 «Ведомственная структура расходов бюджета Советского района на 2020 год» изложить в новой редакции согласно приложению 5 к настоящему решению;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1.9. приложение 13 «Источники внутреннего финансирования дефицита бюджета Советского района на 2020 год» изложить в новой редакции согласно приложению 6 к настоящему решению;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1.10.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новой редакции согласно приложению 7 к настоящему решению;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1.11. приложение 17 «Распределение межбюджетных трансфертов бюджетам поселений, входящих в состав Советского района, на 2020 год» изложить в новой редакции согласно приложению 8 к настоящему решению;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1.12. приложение 21 «Распределение субвенций бюджетам поселений, входящих в состав Советского района, на выполнение отдельных государственных полномочий органов государственной власти Ханты-Мансийского автономного округа-Югры, а также отдельных государственных полномочий в соответствии с законодательством о передаче отдельных государственных полномочий федеральных органов государственной власти, на 2020 год» изложить в новой редакции согласно приложению 9 к настоящему решению;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 xml:space="preserve">1.13. приложение 23 «Распределение иных межбюджетных трансфертов бюджетам поселений, входящих в состав Советского района, на 2020 год» изложить в новой редакции согласно приложению 10 к настоящему решению; 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 xml:space="preserve">1.14. приложение 29 «Предоставление субсидий юридическим лицам, индивидуальным предпринимателям, физическим лицам из средств бюджета Советского района на 2020год» изложить в новой редакции согласно приложению 11 к настоящему решению; 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1.15. приложение 31 «Распределение муниципального дорожного фонда Советского района на 2020 год» изложить в новой редакции согласно приложению 12 к настоящему решению.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 xml:space="preserve">2. Опубликовать настоящее решение в порядке, установленном Уставом Советского района, и разместить на официальном сайте Советского района. </w:t>
      </w:r>
    </w:p>
    <w:p w:rsidR="00FE3E17" w:rsidRPr="00C602B8" w:rsidRDefault="00FE3E17" w:rsidP="00C602B8">
      <w:pPr>
        <w:ind w:firstLine="700"/>
        <w:jc w:val="both"/>
        <w:rPr>
          <w:sz w:val="26"/>
          <w:szCs w:val="26"/>
        </w:rPr>
      </w:pPr>
      <w:r w:rsidRPr="00C602B8">
        <w:rPr>
          <w:sz w:val="26"/>
          <w:szCs w:val="26"/>
        </w:rPr>
        <w:t>3. Настоящее решение вступает в силу после его официального опубликования.</w:t>
      </w:r>
    </w:p>
    <w:p w:rsidR="00FE3E17" w:rsidRPr="00D942E0" w:rsidRDefault="00FE3E17" w:rsidP="005555C8">
      <w:pPr>
        <w:rPr>
          <w:sz w:val="24"/>
          <w:szCs w:val="24"/>
        </w:rPr>
      </w:pPr>
    </w:p>
    <w:p w:rsidR="00FE3E17" w:rsidRPr="00D942E0" w:rsidRDefault="00FE3E17" w:rsidP="005555C8">
      <w:pPr>
        <w:rPr>
          <w:sz w:val="24"/>
          <w:szCs w:val="24"/>
        </w:rPr>
      </w:pPr>
    </w:p>
    <w:p w:rsidR="00FE3E17" w:rsidRPr="00D942E0" w:rsidRDefault="00FE3E17" w:rsidP="005555C8">
      <w:pPr>
        <w:rPr>
          <w:sz w:val="24"/>
          <w:szCs w:val="24"/>
        </w:rPr>
      </w:pPr>
    </w:p>
    <w:tbl>
      <w:tblPr>
        <w:tblW w:w="10063" w:type="dxa"/>
        <w:tblLayout w:type="fixed"/>
        <w:tblLook w:val="0000"/>
      </w:tblPr>
      <w:tblGrid>
        <w:gridCol w:w="4786"/>
        <w:gridCol w:w="5277"/>
      </w:tblGrid>
      <w:tr w:rsidR="00FE3E17" w:rsidRPr="00AC3122" w:rsidTr="00D15F00">
        <w:tc>
          <w:tcPr>
            <w:tcW w:w="4786" w:type="dxa"/>
          </w:tcPr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34"/>
              <w:rPr>
                <w:sz w:val="26"/>
                <w:szCs w:val="26"/>
              </w:rPr>
            </w:pPr>
            <w:r w:rsidRPr="00AC3122">
              <w:rPr>
                <w:bCs/>
                <w:sz w:val="26"/>
                <w:szCs w:val="26"/>
              </w:rPr>
              <w:t>Председатель Думы Советского района</w:t>
            </w:r>
          </w:p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</w:p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sz w:val="26"/>
                <w:szCs w:val="26"/>
              </w:rPr>
            </w:pPr>
            <w:r w:rsidRPr="00AC3122">
              <w:rPr>
                <w:bCs/>
                <w:sz w:val="26"/>
                <w:szCs w:val="26"/>
              </w:rPr>
              <w:t>____________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C3122">
              <w:rPr>
                <w:bCs/>
                <w:sz w:val="26"/>
                <w:szCs w:val="26"/>
              </w:rPr>
              <w:t>(С.Э. Озорнина)</w:t>
            </w:r>
            <w:r w:rsidRPr="00AC3122">
              <w:rPr>
                <w:bCs/>
                <w:sz w:val="26"/>
                <w:szCs w:val="26"/>
              </w:rPr>
              <w:tab/>
            </w:r>
          </w:p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</w:p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</w:pPr>
            <w:r w:rsidRPr="00AC3122">
              <w:rPr>
                <w:bCs/>
              </w:rPr>
              <w:t>Дата принятия решения</w:t>
            </w:r>
          </w:p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</w:pPr>
            <w:r w:rsidRPr="00AC3122">
              <w:rPr>
                <w:bCs/>
              </w:rPr>
              <w:t>«</w:t>
            </w:r>
            <w:r>
              <w:rPr>
                <w:bCs/>
              </w:rPr>
              <w:t>18</w:t>
            </w:r>
            <w:r w:rsidRPr="00AC3122">
              <w:rPr>
                <w:bCs/>
              </w:rPr>
              <w:t xml:space="preserve">» </w:t>
            </w:r>
            <w:r>
              <w:rPr>
                <w:bCs/>
              </w:rPr>
              <w:t>сентября</w:t>
            </w:r>
            <w:r w:rsidRPr="00AC3122">
              <w:rPr>
                <w:bCs/>
              </w:rPr>
              <w:t xml:space="preserve"> 2020 г. </w:t>
            </w:r>
          </w:p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5277" w:type="dxa"/>
          </w:tcPr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sz w:val="26"/>
                <w:szCs w:val="26"/>
              </w:rPr>
            </w:pPr>
            <w:r w:rsidRPr="00AC3122">
              <w:rPr>
                <w:bCs/>
                <w:sz w:val="26"/>
                <w:szCs w:val="26"/>
              </w:rPr>
              <w:t>Глава Советского района</w:t>
            </w:r>
          </w:p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</w:p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sz w:val="26"/>
                <w:szCs w:val="26"/>
              </w:rPr>
            </w:pPr>
            <w:r w:rsidRPr="00AC3122">
              <w:rPr>
                <w:bCs/>
                <w:sz w:val="26"/>
                <w:szCs w:val="26"/>
              </w:rPr>
              <w:t>________________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C3122">
              <w:rPr>
                <w:bCs/>
                <w:sz w:val="26"/>
                <w:szCs w:val="26"/>
              </w:rPr>
              <w:t xml:space="preserve">(И.А. Набатов) </w:t>
            </w:r>
          </w:p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</w:p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</w:pPr>
            <w:r w:rsidRPr="00AC3122">
              <w:rPr>
                <w:bCs/>
              </w:rPr>
              <w:t xml:space="preserve">Дата подписания </w:t>
            </w:r>
          </w:p>
          <w:p w:rsidR="00FE3E17" w:rsidRPr="00AC3122" w:rsidRDefault="00FE3E17" w:rsidP="00D15F00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sz w:val="26"/>
                <w:szCs w:val="26"/>
              </w:rPr>
            </w:pPr>
            <w:r>
              <w:rPr>
                <w:bCs/>
              </w:rPr>
              <w:t>«21» сентября 2020 г.</w:t>
            </w:r>
          </w:p>
        </w:tc>
      </w:tr>
    </w:tbl>
    <w:p w:rsidR="00FE3E17" w:rsidRPr="005B2B52" w:rsidRDefault="00FE3E17" w:rsidP="00C602B8"/>
    <w:sectPr w:rsidR="00FE3E17" w:rsidRPr="005B2B52" w:rsidSect="00C602B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E17" w:rsidRDefault="00FE3E17">
      <w:r>
        <w:separator/>
      </w:r>
    </w:p>
  </w:endnote>
  <w:endnote w:type="continuationSeparator" w:id="0">
    <w:p w:rsidR="00FE3E17" w:rsidRDefault="00FE3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E17" w:rsidRDefault="00FE3E17">
      <w:r>
        <w:separator/>
      </w:r>
    </w:p>
  </w:footnote>
  <w:footnote w:type="continuationSeparator" w:id="0">
    <w:p w:rsidR="00FE3E17" w:rsidRDefault="00FE3E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DCB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4F65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5947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937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271C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2FF8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14EE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5C5D"/>
    <w:rsid w:val="001F667F"/>
    <w:rsid w:val="001F6997"/>
    <w:rsid w:val="00200457"/>
    <w:rsid w:val="00201D49"/>
    <w:rsid w:val="0020256F"/>
    <w:rsid w:val="002028CC"/>
    <w:rsid w:val="00203175"/>
    <w:rsid w:val="00203433"/>
    <w:rsid w:val="00204A3E"/>
    <w:rsid w:val="002062AB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323"/>
    <w:rsid w:val="002719F9"/>
    <w:rsid w:val="002738DA"/>
    <w:rsid w:val="002740FD"/>
    <w:rsid w:val="002757D2"/>
    <w:rsid w:val="00276C05"/>
    <w:rsid w:val="00277C48"/>
    <w:rsid w:val="0028149A"/>
    <w:rsid w:val="00281B40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08C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2F7C65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955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719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97B4D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300"/>
    <w:rsid w:val="003B6571"/>
    <w:rsid w:val="003B7509"/>
    <w:rsid w:val="003B77BD"/>
    <w:rsid w:val="003B7B55"/>
    <w:rsid w:val="003B7C69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127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FCD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231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102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0C99"/>
    <w:rsid w:val="00451166"/>
    <w:rsid w:val="004511A5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24E2"/>
    <w:rsid w:val="00462E0A"/>
    <w:rsid w:val="00463AE8"/>
    <w:rsid w:val="0046796C"/>
    <w:rsid w:val="00467A6E"/>
    <w:rsid w:val="00470400"/>
    <w:rsid w:val="0047085C"/>
    <w:rsid w:val="00471DD6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DCC"/>
    <w:rsid w:val="00495396"/>
    <w:rsid w:val="00495499"/>
    <w:rsid w:val="00495F9C"/>
    <w:rsid w:val="00496036"/>
    <w:rsid w:val="004965DF"/>
    <w:rsid w:val="00497409"/>
    <w:rsid w:val="00497D17"/>
    <w:rsid w:val="004A0EBE"/>
    <w:rsid w:val="004A221F"/>
    <w:rsid w:val="004A2AB6"/>
    <w:rsid w:val="004A2FA2"/>
    <w:rsid w:val="004A3E7A"/>
    <w:rsid w:val="004A5D96"/>
    <w:rsid w:val="004A628C"/>
    <w:rsid w:val="004B010F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5A56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679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3317"/>
    <w:rsid w:val="0053661C"/>
    <w:rsid w:val="00536A83"/>
    <w:rsid w:val="00537927"/>
    <w:rsid w:val="00537EBA"/>
    <w:rsid w:val="005403FC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3DDB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2B52"/>
    <w:rsid w:val="005B4961"/>
    <w:rsid w:val="005B7529"/>
    <w:rsid w:val="005C02BA"/>
    <w:rsid w:val="005C0C42"/>
    <w:rsid w:val="005C209A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2B7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67DFF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48D5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0773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EB"/>
    <w:rsid w:val="006C6BC7"/>
    <w:rsid w:val="006C7BAB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3543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5769C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22B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458"/>
    <w:rsid w:val="007F2BB8"/>
    <w:rsid w:val="007F31E2"/>
    <w:rsid w:val="007F3C8B"/>
    <w:rsid w:val="007F4753"/>
    <w:rsid w:val="007F49F9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87A"/>
    <w:rsid w:val="00840DBC"/>
    <w:rsid w:val="008420DC"/>
    <w:rsid w:val="008427CD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9F9"/>
    <w:rsid w:val="00866A52"/>
    <w:rsid w:val="00870504"/>
    <w:rsid w:val="00872529"/>
    <w:rsid w:val="00874C8B"/>
    <w:rsid w:val="00875843"/>
    <w:rsid w:val="00876301"/>
    <w:rsid w:val="00876A57"/>
    <w:rsid w:val="0087708B"/>
    <w:rsid w:val="00877F06"/>
    <w:rsid w:val="008808AB"/>
    <w:rsid w:val="00881903"/>
    <w:rsid w:val="0088290E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5D4"/>
    <w:rsid w:val="008C26BE"/>
    <w:rsid w:val="008C5164"/>
    <w:rsid w:val="008C612D"/>
    <w:rsid w:val="008C6351"/>
    <w:rsid w:val="008C688B"/>
    <w:rsid w:val="008C6C55"/>
    <w:rsid w:val="008C7A18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2B9"/>
    <w:rsid w:val="00913505"/>
    <w:rsid w:val="0091516A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07EC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1B6"/>
    <w:rsid w:val="00A40B81"/>
    <w:rsid w:val="00A41005"/>
    <w:rsid w:val="00A422F2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BDD"/>
    <w:rsid w:val="00A67F7F"/>
    <w:rsid w:val="00A703F9"/>
    <w:rsid w:val="00A70579"/>
    <w:rsid w:val="00A72CBD"/>
    <w:rsid w:val="00A730EF"/>
    <w:rsid w:val="00A73D41"/>
    <w:rsid w:val="00A7400B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3122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2BE2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993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17CF7"/>
    <w:rsid w:val="00B206B1"/>
    <w:rsid w:val="00B217E6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13F"/>
    <w:rsid w:val="00B33962"/>
    <w:rsid w:val="00B358E6"/>
    <w:rsid w:val="00B37106"/>
    <w:rsid w:val="00B37B47"/>
    <w:rsid w:val="00B41D0D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712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5FD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BF6BBC"/>
    <w:rsid w:val="00C00276"/>
    <w:rsid w:val="00C00364"/>
    <w:rsid w:val="00C0065C"/>
    <w:rsid w:val="00C0241F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2B8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76B3F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962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5F00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064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80C"/>
    <w:rsid w:val="00D87C4B"/>
    <w:rsid w:val="00D91439"/>
    <w:rsid w:val="00D91CB6"/>
    <w:rsid w:val="00D9360E"/>
    <w:rsid w:val="00D940D2"/>
    <w:rsid w:val="00D942E0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494"/>
    <w:rsid w:val="00DB3855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5E23"/>
    <w:rsid w:val="00E5608C"/>
    <w:rsid w:val="00E603CE"/>
    <w:rsid w:val="00E646F1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359C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39B2"/>
    <w:rsid w:val="00EC4387"/>
    <w:rsid w:val="00EC5215"/>
    <w:rsid w:val="00EC613D"/>
    <w:rsid w:val="00EC642A"/>
    <w:rsid w:val="00EC7C55"/>
    <w:rsid w:val="00ED2059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EF7F6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44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3E17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  <w:szCs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1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3857</TotalTime>
  <Pages>3</Pages>
  <Words>815</Words>
  <Characters>4648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466</cp:revision>
  <cp:lastPrinted>2020-04-20T11:48:00Z</cp:lastPrinted>
  <dcterms:created xsi:type="dcterms:W3CDTF">2017-06-13T06:43:00Z</dcterms:created>
  <dcterms:modified xsi:type="dcterms:W3CDTF">2020-09-21T08:59:00Z</dcterms:modified>
</cp:coreProperties>
</file>